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0522" w14:textId="77777777" w:rsidR="0038596A" w:rsidRDefault="0038596A" w:rsidP="00385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CLOPTON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371D793" w14:textId="77777777" w:rsidR="0038596A" w:rsidRDefault="0038596A" w:rsidP="00385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67DD5F" w14:textId="77777777" w:rsidR="0038596A" w:rsidRDefault="0038596A" w:rsidP="00385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A45D7A" w14:textId="77777777" w:rsidR="0038596A" w:rsidRDefault="0038596A" w:rsidP="00385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Suffolk.  </w:t>
      </w:r>
    </w:p>
    <w:p w14:paraId="04A2F49B" w14:textId="77777777" w:rsidR="0038596A" w:rsidRDefault="0038596A" w:rsidP="0038596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p.490)</w:t>
      </w:r>
    </w:p>
    <w:p w14:paraId="7A8E8545" w14:textId="77777777" w:rsidR="0038596A" w:rsidRDefault="0038596A" w:rsidP="00385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9B934A" w14:textId="77777777" w:rsidR="0038596A" w:rsidRDefault="0038596A" w:rsidP="003859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6E5507" w14:textId="77777777" w:rsidR="0038596A" w:rsidRDefault="0038596A" w:rsidP="0038596A">
      <w:pPr>
        <w:pStyle w:val="NoSpacing"/>
      </w:pPr>
      <w:r>
        <w:t>24 April 2018</w:t>
      </w:r>
    </w:p>
    <w:p w14:paraId="704E580B" w14:textId="77777777" w:rsidR="006B2F86" w:rsidRPr="00E71FC3" w:rsidRDefault="0038596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055F3" w14:textId="77777777" w:rsidR="0038596A" w:rsidRDefault="0038596A" w:rsidP="00E71FC3">
      <w:pPr>
        <w:spacing w:after="0" w:line="240" w:lineRule="auto"/>
      </w:pPr>
      <w:r>
        <w:separator/>
      </w:r>
    </w:p>
  </w:endnote>
  <w:endnote w:type="continuationSeparator" w:id="0">
    <w:p w14:paraId="227F9529" w14:textId="77777777" w:rsidR="0038596A" w:rsidRDefault="003859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F94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490A4" w14:textId="77777777" w:rsidR="0038596A" w:rsidRDefault="0038596A" w:rsidP="00E71FC3">
      <w:pPr>
        <w:spacing w:after="0" w:line="240" w:lineRule="auto"/>
      </w:pPr>
      <w:r>
        <w:separator/>
      </w:r>
    </w:p>
  </w:footnote>
  <w:footnote w:type="continuationSeparator" w:id="0">
    <w:p w14:paraId="5A9A4B72" w14:textId="77777777" w:rsidR="0038596A" w:rsidRDefault="003859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96A"/>
    <w:rsid w:val="001A7C09"/>
    <w:rsid w:val="0038596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298B8"/>
  <w15:chartTrackingRefBased/>
  <w15:docId w15:val="{87B6C3F3-16E2-43AF-9C7C-E34A0B31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596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2018-12-01T20:03:00Z</dcterms:created>
  <dcterms:modified xsi:type="dcterms:W3CDTF">2018-12-01T20:03:00Z</dcterms:modified>
</cp:coreProperties>
</file>